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2D3E4" w14:textId="77777777" w:rsidR="00007A6B" w:rsidRDefault="00007A6B" w:rsidP="00007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2D6792F2" w14:textId="77777777" w:rsidR="00007A6B" w:rsidRDefault="00007A6B" w:rsidP="00007A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7D09DB" w14:textId="77777777" w:rsidR="00007A6B" w:rsidRDefault="00007A6B" w:rsidP="00007A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EFFC63" w14:textId="77777777" w:rsidR="00007A6B" w:rsidRDefault="00007A6B" w:rsidP="00007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Steyning, Sussex,</w:t>
      </w:r>
    </w:p>
    <w:p w14:paraId="2DB2361C" w14:textId="77777777" w:rsidR="00007A6B" w:rsidRDefault="00007A6B" w:rsidP="00007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28D2A957" w14:textId="77777777" w:rsidR="00007A6B" w:rsidRDefault="00007A6B" w:rsidP="00007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463ED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19-56)</w:t>
      </w:r>
    </w:p>
    <w:p w14:paraId="34B727ED" w14:textId="77777777" w:rsidR="00007A6B" w:rsidRDefault="00007A6B" w:rsidP="00007A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838736" w14:textId="77777777" w:rsidR="00007A6B" w:rsidRDefault="00007A6B" w:rsidP="00007A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E713D5" w14:textId="77777777" w:rsidR="00007A6B" w:rsidRPr="009B1036" w:rsidRDefault="00007A6B" w:rsidP="00007A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45309C24" w14:textId="04F0BDE8" w:rsidR="00BA00AB" w:rsidRPr="00007A6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07A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9FA10" w14:textId="77777777" w:rsidR="00007A6B" w:rsidRDefault="00007A6B" w:rsidP="009139A6">
      <w:r>
        <w:separator/>
      </w:r>
    </w:p>
  </w:endnote>
  <w:endnote w:type="continuationSeparator" w:id="0">
    <w:p w14:paraId="4DEC48C2" w14:textId="77777777" w:rsidR="00007A6B" w:rsidRDefault="00007A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C1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65B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D6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2DB2E" w14:textId="77777777" w:rsidR="00007A6B" w:rsidRDefault="00007A6B" w:rsidP="009139A6">
      <w:r>
        <w:separator/>
      </w:r>
    </w:p>
  </w:footnote>
  <w:footnote w:type="continuationSeparator" w:id="0">
    <w:p w14:paraId="0A00A15A" w14:textId="77777777" w:rsidR="00007A6B" w:rsidRDefault="00007A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48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E92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1A3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A6B"/>
    <w:rsid w:val="00007A6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E99BB"/>
  <w15:chartTrackingRefBased/>
  <w15:docId w15:val="{B9AFD2AF-A322-4D41-82DE-E83EE2CF9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7A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2022-02-26T20:35:00Z</dcterms:created>
  <dcterms:modified xsi:type="dcterms:W3CDTF">2022-02-26T20:35:00Z</dcterms:modified>
</cp:coreProperties>
</file>